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C2B" w:rsidRPr="00516466" w:rsidRDefault="00881C2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</w:p>
    <w:p w:rsidR="00881C2B" w:rsidRPr="00516466" w:rsidRDefault="00881C2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881C2B" w:rsidRDefault="00881C2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881C2B" w:rsidRPr="00516466" w:rsidRDefault="00881C2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881C2B" w:rsidRDefault="00881C2B" w:rsidP="00076831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Д</w:t>
      </w:r>
      <w:r>
        <w:rPr>
          <w:rFonts w:ascii="Verdana" w:hAnsi="Verdana"/>
          <w:sz w:val="20"/>
          <w:szCs w:val="20"/>
          <w:lang w:val="en-US"/>
        </w:rPr>
        <w:t>o</w:t>
      </w:r>
    </w:p>
    <w:p w:rsidR="00881C2B" w:rsidRPr="00751B07" w:rsidRDefault="00881C2B" w:rsidP="00076831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Вергил Маринов и Евелин Маринов</w:t>
      </w:r>
    </w:p>
    <w:p w:rsidR="00881C2B" w:rsidRPr="004974D5" w:rsidRDefault="00881C2B" w:rsidP="00076831">
      <w:pPr>
        <w:pStyle w:val="BodyText"/>
        <w:rPr>
          <w:rFonts w:ascii="Verdana" w:hAnsi="Verdana"/>
        </w:rPr>
      </w:pPr>
      <w:r>
        <w:rPr>
          <w:rFonts w:ascii="Verdana" w:hAnsi="Verdana"/>
        </w:rPr>
        <w:t>гр. Асеновград, ул. „Поп Матей“ № 27</w:t>
      </w:r>
    </w:p>
    <w:p w:rsidR="00881C2B" w:rsidRDefault="00881C2B" w:rsidP="00076831">
      <w:pPr>
        <w:pStyle w:val="BodyText"/>
        <w:rPr>
          <w:rFonts w:ascii="Verdana" w:hAnsi="Verdana"/>
          <w:b/>
        </w:rPr>
      </w:pPr>
    </w:p>
    <w:p w:rsidR="00881C2B" w:rsidRDefault="00881C2B" w:rsidP="00076831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Община Асеновград</w:t>
      </w:r>
    </w:p>
    <w:p w:rsidR="00881C2B" w:rsidRPr="00EC0CF7" w:rsidRDefault="00881C2B" w:rsidP="00076831">
      <w:pPr>
        <w:ind w:right="240"/>
        <w:jc w:val="both"/>
        <w:rPr>
          <w:rFonts w:ascii="Verdana" w:hAnsi="Verdana"/>
          <w:b/>
          <w:color w:val="C0C0C0"/>
          <w:lang w:val="ru-RU"/>
        </w:rPr>
      </w:pPr>
    </w:p>
    <w:p w:rsidR="00881C2B" w:rsidRDefault="00881C2B" w:rsidP="00076831">
      <w:pPr>
        <w:ind w:right="240"/>
        <w:jc w:val="both"/>
        <w:rPr>
          <w:rFonts w:ascii="Verdana" w:hAnsi="Verdana"/>
          <w:b/>
          <w:lang w:val="ru-RU"/>
        </w:rPr>
      </w:pPr>
    </w:p>
    <w:p w:rsidR="00881C2B" w:rsidRDefault="00881C2B" w:rsidP="00076831">
      <w:pPr>
        <w:ind w:right="240"/>
        <w:jc w:val="both"/>
        <w:rPr>
          <w:rFonts w:ascii="Verdana" w:hAnsi="Verdana"/>
          <w:b/>
          <w:lang w:val="ru-RU"/>
        </w:rPr>
      </w:pPr>
    </w:p>
    <w:p w:rsidR="00881C2B" w:rsidRPr="00C10E9C" w:rsidRDefault="00881C2B" w:rsidP="00F901D7">
      <w:pPr>
        <w:ind w:right="240"/>
        <w:jc w:val="both"/>
        <w:rPr>
          <w:b/>
          <w:bCs/>
          <w:lang w:val="bg-BG"/>
        </w:rPr>
      </w:pPr>
      <w:r>
        <w:rPr>
          <w:rFonts w:ascii="Verdana" w:hAnsi="Verdana"/>
          <w:b/>
          <w:lang w:val="ru-RU"/>
        </w:rPr>
        <w:t>Относно</w:t>
      </w:r>
      <w:r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 xml:space="preserve">с вх. № ОВОС-897/03.11.2014 г. </w:t>
      </w:r>
      <w:r>
        <w:rPr>
          <w:rFonts w:ascii="Verdana" w:hAnsi="Verdana"/>
          <w:lang w:val="ru-RU"/>
        </w:rPr>
        <w:t xml:space="preserve">за инвестиционно предложение: </w:t>
      </w:r>
      <w:r w:rsidRPr="004974D5">
        <w:rPr>
          <w:rFonts w:ascii="Verdana" w:hAnsi="Verdana"/>
          <w:b/>
        </w:rPr>
        <w:t>„</w:t>
      </w:r>
      <w:r>
        <w:rPr>
          <w:rFonts w:ascii="Verdana" w:hAnsi="Verdana"/>
          <w:b/>
          <w:lang w:val="bg-BG"/>
        </w:rPr>
        <w:t xml:space="preserve">Изграждане на Тир паркинг, автосервиз и складова база за промишлени стоки“ </w:t>
      </w:r>
      <w:r>
        <w:rPr>
          <w:rFonts w:ascii="Verdana" w:hAnsi="Verdana"/>
          <w:lang w:val="bg-BG"/>
        </w:rPr>
        <w:t xml:space="preserve">в имот № 00702.23.429, гр. Асеновград, община Асеновград. </w:t>
      </w:r>
    </w:p>
    <w:p w:rsidR="00881C2B" w:rsidRDefault="00881C2B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881C2B" w:rsidRDefault="00881C2B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881C2B" w:rsidRPr="00516466" w:rsidRDefault="00881C2B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81C2B" w:rsidRPr="00516466" w:rsidRDefault="00881C2B" w:rsidP="001C6C9D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върху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Наредба за условията и реда за извършване на оценка за съвместимо</w:t>
      </w:r>
      <w:r>
        <w:rPr>
          <w:rFonts w:ascii="Verdana" w:hAnsi="Verdana"/>
          <w:lang w:val="ru-RU"/>
        </w:rPr>
        <w:t xml:space="preserve">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</w:p>
    <w:p w:rsidR="00881C2B" w:rsidRPr="00935B24" w:rsidRDefault="00881C2B" w:rsidP="001A2387">
      <w:pPr>
        <w:spacing w:before="120"/>
        <w:ind w:right="420"/>
        <w:jc w:val="both"/>
        <w:rPr>
          <w:rFonts w:ascii="Verdana" w:hAnsi="Verdana"/>
          <w:b/>
          <w:lang w:val="bg-BG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>акона за опазване на околната среда</w:t>
      </w:r>
    </w:p>
    <w:p w:rsidR="00881C2B" w:rsidRPr="00004570" w:rsidRDefault="00881C2B" w:rsidP="0017328D">
      <w:pPr>
        <w:ind w:right="282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881C2B" w:rsidRPr="00516466" w:rsidRDefault="00881C2B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F038FA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881C2B" w:rsidRPr="00516466" w:rsidRDefault="00881C2B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Асеновград.</w:t>
      </w:r>
    </w:p>
    <w:p w:rsidR="00881C2B" w:rsidRPr="00516466" w:rsidRDefault="00881C2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масово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 и/или по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881C2B" w:rsidRPr="00516466" w:rsidRDefault="00881C2B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51B71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чл.6 от Наредбата за ОВОС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екземпляр на хартиен и два екземпляра на цифров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носител</w:t>
      </w:r>
      <w:r>
        <w:rPr>
          <w:rFonts w:ascii="Verdana" w:hAnsi="Verdana"/>
          <w:lang w:val="bg-BG"/>
        </w:rPr>
        <w:t xml:space="preserve">, </w:t>
      </w:r>
      <w:r w:rsidRPr="00C10E9C">
        <w:rPr>
          <w:rFonts w:ascii="Verdana" w:hAnsi="Verdana"/>
          <w:lang w:val="bg-BG"/>
        </w:rPr>
        <w:t>както и доказателство за изпълнение изискването на  т.2.1.</w:t>
      </w:r>
      <w:r>
        <w:rPr>
          <w:rFonts w:ascii="Verdana" w:hAnsi="Verdana"/>
          <w:lang w:val="bg-BG"/>
        </w:rPr>
        <w:t xml:space="preserve"> от настоящото писмо.</w:t>
      </w:r>
    </w:p>
    <w:p w:rsidR="00881C2B" w:rsidRPr="00516466" w:rsidRDefault="00881C2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ru-RU"/>
        </w:rPr>
        <w:t>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B87EA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881C2B" w:rsidRPr="00516466" w:rsidRDefault="00881C2B" w:rsidP="00A446CF">
      <w:pPr>
        <w:tabs>
          <w:tab w:val="left" w:pos="5670"/>
          <w:tab w:val="left" w:pos="9498"/>
        </w:tabs>
        <w:ind w:right="282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2.1. </w:t>
      </w:r>
      <w:r w:rsidRPr="00516466">
        <w:rPr>
          <w:rFonts w:ascii="Verdana" w:hAnsi="Verdana"/>
          <w:lang w:val="ru-RU"/>
        </w:rPr>
        <w:t xml:space="preserve">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предоставите копие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881C2B" w:rsidRPr="00516466" w:rsidRDefault="00881C2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881C2B" w:rsidRPr="00516466" w:rsidRDefault="00881C2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 община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r>
        <w:rPr>
          <w:rFonts w:ascii="Verdana" w:hAnsi="Verdana"/>
          <w:highlight w:val="white"/>
          <w:shd w:val="clear" w:color="auto" w:fill="FEFEFE"/>
          <w:lang w:val="ru-RU"/>
        </w:rPr>
        <w:t>т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достъп до информацията за най-малко 14 дни, като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т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 на интернет страницата си (ако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общественод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остъпно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 за достъпа до информацията и за изразяване на становища от заинтересувани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еделения срок Общината/Кметството изпращат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 от обществения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достъп, в т.ч. по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 на осигуряването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му, на съответния компетентен орган – РИОСВ Пловдив.</w:t>
      </w:r>
    </w:p>
    <w:p w:rsidR="00881C2B" w:rsidRPr="00516466" w:rsidRDefault="00881C2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Относно прило</w:t>
      </w:r>
      <w:r>
        <w:rPr>
          <w:rFonts w:ascii="Verdana" w:hAnsi="Verdana"/>
          <w:b/>
          <w:lang w:val="bg-BG"/>
        </w:rPr>
        <w:t>жимата процедура по реда на чл.</w:t>
      </w:r>
      <w:r w:rsidRPr="00516466">
        <w:rPr>
          <w:rFonts w:ascii="Verdana" w:hAnsi="Verdana"/>
          <w:b/>
          <w:lang w:val="bg-BG"/>
        </w:rPr>
        <w:t xml:space="preserve">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881C2B" w:rsidRPr="00BD3E37" w:rsidRDefault="00881C2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0001031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Родопи- Средни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881C2B" w:rsidRPr="00516466" w:rsidRDefault="00881C2B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881C2B" w:rsidRPr="00516466" w:rsidRDefault="00881C2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>Съгласно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преценка</w:t>
      </w:r>
      <w:r>
        <w:rPr>
          <w:rFonts w:ascii="Verdana" w:hAnsi="Verdana"/>
          <w:b/>
          <w:lang w:val="ru-RU"/>
        </w:rPr>
        <w:t xml:space="preserve"> необходимостта от ОВОС </w:t>
      </w:r>
      <w:r w:rsidRPr="00516466">
        <w:rPr>
          <w:rFonts w:ascii="Verdana" w:hAnsi="Verdana"/>
          <w:b/>
          <w:lang w:val="ru-RU"/>
        </w:rPr>
        <w:t>и Решение за оценка на съвместимост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УниКредит</w:t>
      </w:r>
      <w:r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от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500лв.</w:t>
      </w:r>
    </w:p>
    <w:p w:rsidR="00881C2B" w:rsidRPr="00516466" w:rsidRDefault="00881C2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881C2B" w:rsidRPr="00516466" w:rsidRDefault="00881C2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</w:t>
      </w:r>
      <w:r>
        <w:rPr>
          <w:rFonts w:ascii="Verdana" w:hAnsi="Verdana"/>
          <w:lang w:val="bg-BG"/>
        </w:rPr>
        <w:t>,</w:t>
      </w:r>
      <w:r w:rsidRPr="00516466">
        <w:rPr>
          <w:rFonts w:ascii="Verdana" w:hAnsi="Verdana"/>
          <w:lang w:val="bg-BG"/>
        </w:rPr>
        <w:t xml:space="preserve"> Възложителят не изпълни указанията в настоящото писмо. </w:t>
      </w:r>
    </w:p>
    <w:p w:rsidR="00881C2B" w:rsidRPr="00516466" w:rsidRDefault="00881C2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81C2B" w:rsidRPr="00516466" w:rsidRDefault="00881C2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881C2B" w:rsidRDefault="00881C2B" w:rsidP="00516466">
      <w:pPr>
        <w:ind w:right="566"/>
        <w:jc w:val="both"/>
        <w:rPr>
          <w:rFonts w:ascii="Verdana" w:hAnsi="Verdana"/>
          <w:lang w:val="ru-RU"/>
        </w:rPr>
      </w:pPr>
    </w:p>
    <w:p w:rsidR="00881C2B" w:rsidRPr="00516466" w:rsidRDefault="00881C2B" w:rsidP="006C0EC4">
      <w:pPr>
        <w:ind w:right="240"/>
        <w:jc w:val="both"/>
        <w:rPr>
          <w:rFonts w:ascii="Verdana" w:hAnsi="Verdana"/>
          <w:lang w:val="ru-RU"/>
        </w:rPr>
      </w:pPr>
    </w:p>
    <w:p w:rsidR="00881C2B" w:rsidRPr="00F901D7" w:rsidRDefault="00881C2B" w:rsidP="00156FC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b/>
          <w:lang w:val="ru-RU"/>
        </w:rPr>
        <w:t>С уважение,</w:t>
      </w:r>
    </w:p>
    <w:p w:rsidR="00881C2B" w:rsidRPr="00F901D7" w:rsidRDefault="00881C2B" w:rsidP="00156FC7">
      <w:pPr>
        <w:jc w:val="both"/>
        <w:rPr>
          <w:rFonts w:ascii="Verdana" w:hAnsi="Verdana"/>
          <w:b/>
          <w:lang w:val="ru-RU"/>
        </w:rPr>
      </w:pPr>
    </w:p>
    <w:p w:rsidR="00881C2B" w:rsidRDefault="00881C2B" w:rsidP="00156FC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b/>
        </w:rPr>
        <w:t>ТАМЕР БЕЙСИМОВ</w:t>
      </w:r>
    </w:p>
    <w:p w:rsidR="00881C2B" w:rsidRPr="00D84E6D" w:rsidRDefault="00881C2B" w:rsidP="00156FC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81C2B" w:rsidRPr="00F901D7" w:rsidRDefault="00881C2B" w:rsidP="00156FC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F901D7">
        <w:rPr>
          <w:rFonts w:ascii="Verdana" w:hAnsi="Verdana"/>
          <w:bCs/>
          <w:lang w:val="bg-BG"/>
        </w:rPr>
        <w:t xml:space="preserve">       </w:t>
      </w:r>
    </w:p>
    <w:p w:rsidR="00881C2B" w:rsidRPr="00055AB7" w:rsidRDefault="00881C2B" w:rsidP="00156FC7">
      <w:pPr>
        <w:jc w:val="both"/>
        <w:rPr>
          <w:rFonts w:ascii="Verdana" w:hAnsi="Verdana"/>
          <w:b/>
          <w:lang w:val="ru-RU"/>
        </w:rPr>
      </w:pPr>
    </w:p>
    <w:p w:rsidR="00881C2B" w:rsidRPr="00055AB7" w:rsidRDefault="00881C2B" w:rsidP="00156FC7">
      <w:pPr>
        <w:ind w:right="567"/>
        <w:jc w:val="both"/>
        <w:rPr>
          <w:rFonts w:ascii="Verdana" w:hAnsi="Verdana"/>
          <w:i/>
          <w:lang w:val="ru-RU"/>
        </w:rPr>
      </w:pPr>
      <w:r w:rsidRPr="00055AB7">
        <w:rPr>
          <w:rFonts w:ascii="Verdana" w:hAnsi="Verdana"/>
          <w:bCs/>
          <w:lang w:val="bg-BG"/>
        </w:rPr>
        <w:t xml:space="preserve">        </w:t>
      </w:r>
    </w:p>
    <w:p w:rsidR="00881C2B" w:rsidRPr="00D31B84" w:rsidRDefault="00881C2B" w:rsidP="007B18FB">
      <w:pPr>
        <w:pStyle w:val="Footer"/>
        <w:tabs>
          <w:tab w:val="left" w:pos="1500"/>
        </w:tabs>
        <w:ind w:left="-540"/>
        <w:jc w:val="both"/>
      </w:pPr>
      <w:r>
        <w:t xml:space="preserve">       </w:t>
      </w:r>
    </w:p>
    <w:p w:rsidR="00881C2B" w:rsidRPr="00055AB7" w:rsidRDefault="00881C2B" w:rsidP="00DD486E">
      <w:pPr>
        <w:tabs>
          <w:tab w:val="left" w:pos="1500"/>
          <w:tab w:val="center" w:pos="4320"/>
          <w:tab w:val="right" w:pos="8640"/>
        </w:tabs>
        <w:ind w:left="-540"/>
        <w:jc w:val="both"/>
      </w:pPr>
    </w:p>
    <w:sectPr w:rsidR="00881C2B" w:rsidRPr="00055AB7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C2B" w:rsidRDefault="00881C2B">
      <w:r>
        <w:separator/>
      </w:r>
    </w:p>
  </w:endnote>
  <w:endnote w:type="continuationSeparator" w:id="0">
    <w:p w:rsidR="00881C2B" w:rsidRDefault="00881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C2B" w:rsidRDefault="00881C2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881C2B" w:rsidRDefault="00881C2B" w:rsidP="0022049F">
                <w:pPr>
                  <w:jc w:val="both"/>
                </w:pPr>
                <w:r w:rsidRPr="00633B87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81C2B" w:rsidRPr="009463AE" w:rsidRDefault="00881C2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81C2B" w:rsidRDefault="00881C2B" w:rsidP="0022049F">
    <w:pPr>
      <w:pStyle w:val="Footer"/>
      <w:jc w:val="center"/>
      <w:rPr>
        <w:lang w:val="bg-BG"/>
      </w:rPr>
    </w:pPr>
  </w:p>
  <w:p w:rsidR="00881C2B" w:rsidRPr="009463AE" w:rsidRDefault="00881C2B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C2B" w:rsidRDefault="00881C2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881C2B" w:rsidRDefault="00881C2B" w:rsidP="0022049F">
                <w:pPr>
                  <w:jc w:val="both"/>
                </w:pPr>
                <w:r w:rsidRPr="00633B87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81C2B" w:rsidRPr="009463AE" w:rsidRDefault="00881C2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81C2B" w:rsidRDefault="00881C2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C2B" w:rsidRDefault="00881C2B">
      <w:r>
        <w:separator/>
      </w:r>
    </w:p>
  </w:footnote>
  <w:footnote w:type="continuationSeparator" w:id="0">
    <w:p w:rsidR="00881C2B" w:rsidRDefault="00881C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C2B" w:rsidRPr="005B69F7" w:rsidRDefault="00881C2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881C2B" w:rsidRPr="005B69F7" w:rsidRDefault="00881C2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1mm;mso-wrap-distance-right:3.17481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81C2B" w:rsidRPr="003106F6" w:rsidRDefault="00881C2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81C2B" w:rsidRPr="00ED1377" w:rsidRDefault="00881C2B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4570"/>
    <w:rsid w:val="00007201"/>
    <w:rsid w:val="00007B61"/>
    <w:rsid w:val="000100FD"/>
    <w:rsid w:val="000168FF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3795C"/>
    <w:rsid w:val="000405BB"/>
    <w:rsid w:val="00042472"/>
    <w:rsid w:val="0004252F"/>
    <w:rsid w:val="0004271D"/>
    <w:rsid w:val="00044F52"/>
    <w:rsid w:val="00053469"/>
    <w:rsid w:val="00055AB7"/>
    <w:rsid w:val="00057BA2"/>
    <w:rsid w:val="00061325"/>
    <w:rsid w:val="00061678"/>
    <w:rsid w:val="00061D07"/>
    <w:rsid w:val="00064297"/>
    <w:rsid w:val="00064386"/>
    <w:rsid w:val="00066F4E"/>
    <w:rsid w:val="0006723C"/>
    <w:rsid w:val="00070191"/>
    <w:rsid w:val="00072B70"/>
    <w:rsid w:val="00075A14"/>
    <w:rsid w:val="00076831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A7F10"/>
    <w:rsid w:val="000B24C3"/>
    <w:rsid w:val="000B4D5D"/>
    <w:rsid w:val="000B7436"/>
    <w:rsid w:val="000C5FF0"/>
    <w:rsid w:val="000C6791"/>
    <w:rsid w:val="000D4383"/>
    <w:rsid w:val="000D6108"/>
    <w:rsid w:val="000D7920"/>
    <w:rsid w:val="000E0528"/>
    <w:rsid w:val="000E5271"/>
    <w:rsid w:val="000E60D9"/>
    <w:rsid w:val="000E7C2A"/>
    <w:rsid w:val="000F09E5"/>
    <w:rsid w:val="000F6A48"/>
    <w:rsid w:val="000F7669"/>
    <w:rsid w:val="001014FD"/>
    <w:rsid w:val="001037B6"/>
    <w:rsid w:val="0010509C"/>
    <w:rsid w:val="00106EB4"/>
    <w:rsid w:val="00107766"/>
    <w:rsid w:val="00110525"/>
    <w:rsid w:val="00110D89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56FC7"/>
    <w:rsid w:val="00160902"/>
    <w:rsid w:val="0016429C"/>
    <w:rsid w:val="00165EDB"/>
    <w:rsid w:val="00166CC1"/>
    <w:rsid w:val="001677A0"/>
    <w:rsid w:val="00170083"/>
    <w:rsid w:val="00171D14"/>
    <w:rsid w:val="0017213D"/>
    <w:rsid w:val="00172303"/>
    <w:rsid w:val="0017316E"/>
    <w:rsid w:val="0017328D"/>
    <w:rsid w:val="00173EF0"/>
    <w:rsid w:val="00181D2B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BFA"/>
    <w:rsid w:val="001A2387"/>
    <w:rsid w:val="001A4987"/>
    <w:rsid w:val="001A5466"/>
    <w:rsid w:val="001B1FB5"/>
    <w:rsid w:val="001B63D6"/>
    <w:rsid w:val="001C1376"/>
    <w:rsid w:val="001C22B3"/>
    <w:rsid w:val="001C3303"/>
    <w:rsid w:val="001C479F"/>
    <w:rsid w:val="001C6B0C"/>
    <w:rsid w:val="001C6C9D"/>
    <w:rsid w:val="001D092E"/>
    <w:rsid w:val="001D1453"/>
    <w:rsid w:val="001D2E90"/>
    <w:rsid w:val="001D47BA"/>
    <w:rsid w:val="001D4FA5"/>
    <w:rsid w:val="001E121D"/>
    <w:rsid w:val="001E1D29"/>
    <w:rsid w:val="001E2879"/>
    <w:rsid w:val="001E2CB3"/>
    <w:rsid w:val="001E6330"/>
    <w:rsid w:val="001E7413"/>
    <w:rsid w:val="001F43ED"/>
    <w:rsid w:val="001F7467"/>
    <w:rsid w:val="001F7FDA"/>
    <w:rsid w:val="0020273B"/>
    <w:rsid w:val="00203694"/>
    <w:rsid w:val="0020500C"/>
    <w:rsid w:val="00205E79"/>
    <w:rsid w:val="00213D45"/>
    <w:rsid w:val="0021595B"/>
    <w:rsid w:val="00216580"/>
    <w:rsid w:val="0021664C"/>
    <w:rsid w:val="00216C70"/>
    <w:rsid w:val="002173EC"/>
    <w:rsid w:val="00217EBD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0B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D77F5"/>
    <w:rsid w:val="002E0976"/>
    <w:rsid w:val="002E3760"/>
    <w:rsid w:val="002E3C0D"/>
    <w:rsid w:val="002E4040"/>
    <w:rsid w:val="002E4647"/>
    <w:rsid w:val="002F2D14"/>
    <w:rsid w:val="002F465E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2EE0"/>
    <w:rsid w:val="0033347E"/>
    <w:rsid w:val="00335E4B"/>
    <w:rsid w:val="00337017"/>
    <w:rsid w:val="003406F4"/>
    <w:rsid w:val="0034173A"/>
    <w:rsid w:val="00346F7F"/>
    <w:rsid w:val="0035079B"/>
    <w:rsid w:val="00357DB5"/>
    <w:rsid w:val="00360A71"/>
    <w:rsid w:val="00364678"/>
    <w:rsid w:val="00364C31"/>
    <w:rsid w:val="00366F76"/>
    <w:rsid w:val="0037239A"/>
    <w:rsid w:val="003757BF"/>
    <w:rsid w:val="003805FE"/>
    <w:rsid w:val="00380A9B"/>
    <w:rsid w:val="00382953"/>
    <w:rsid w:val="00383E59"/>
    <w:rsid w:val="00385B8E"/>
    <w:rsid w:val="00387687"/>
    <w:rsid w:val="003A1885"/>
    <w:rsid w:val="003A2F2E"/>
    <w:rsid w:val="003A61A5"/>
    <w:rsid w:val="003A7704"/>
    <w:rsid w:val="003B060C"/>
    <w:rsid w:val="003B13CA"/>
    <w:rsid w:val="003B3F19"/>
    <w:rsid w:val="003B4971"/>
    <w:rsid w:val="003B5622"/>
    <w:rsid w:val="003B6826"/>
    <w:rsid w:val="003C0BA1"/>
    <w:rsid w:val="003C0D02"/>
    <w:rsid w:val="003C1DBC"/>
    <w:rsid w:val="003C6BC8"/>
    <w:rsid w:val="003D48E6"/>
    <w:rsid w:val="003D6E19"/>
    <w:rsid w:val="003D7F63"/>
    <w:rsid w:val="003E415D"/>
    <w:rsid w:val="003F1CD1"/>
    <w:rsid w:val="003F1E81"/>
    <w:rsid w:val="003F3EC6"/>
    <w:rsid w:val="003F6DE2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33DE"/>
    <w:rsid w:val="0042389E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46B5"/>
    <w:rsid w:val="004959B9"/>
    <w:rsid w:val="00495F67"/>
    <w:rsid w:val="004972F2"/>
    <w:rsid w:val="004974D5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254B"/>
    <w:rsid w:val="00502AAF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5A35"/>
    <w:rsid w:val="00541566"/>
    <w:rsid w:val="00543628"/>
    <w:rsid w:val="005452D7"/>
    <w:rsid w:val="00547E76"/>
    <w:rsid w:val="00551B71"/>
    <w:rsid w:val="00552B5F"/>
    <w:rsid w:val="00553C56"/>
    <w:rsid w:val="00553F40"/>
    <w:rsid w:val="0055488E"/>
    <w:rsid w:val="00555E33"/>
    <w:rsid w:val="00563007"/>
    <w:rsid w:val="00564328"/>
    <w:rsid w:val="00565F47"/>
    <w:rsid w:val="00567F90"/>
    <w:rsid w:val="00570D9D"/>
    <w:rsid w:val="00572451"/>
    <w:rsid w:val="00575F17"/>
    <w:rsid w:val="00577837"/>
    <w:rsid w:val="00582F9A"/>
    <w:rsid w:val="00591DB7"/>
    <w:rsid w:val="0059271F"/>
    <w:rsid w:val="00597390"/>
    <w:rsid w:val="005A3C05"/>
    <w:rsid w:val="005A429E"/>
    <w:rsid w:val="005A5D7D"/>
    <w:rsid w:val="005A6229"/>
    <w:rsid w:val="005B0975"/>
    <w:rsid w:val="005B2D66"/>
    <w:rsid w:val="005B69F7"/>
    <w:rsid w:val="005B73BE"/>
    <w:rsid w:val="005B7A5C"/>
    <w:rsid w:val="005C3667"/>
    <w:rsid w:val="005C45CF"/>
    <w:rsid w:val="005C477D"/>
    <w:rsid w:val="005C534C"/>
    <w:rsid w:val="005C77B2"/>
    <w:rsid w:val="005D0B38"/>
    <w:rsid w:val="005D0FB7"/>
    <w:rsid w:val="005D1E5F"/>
    <w:rsid w:val="005E01FC"/>
    <w:rsid w:val="005E0F11"/>
    <w:rsid w:val="005E1050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34B9"/>
    <w:rsid w:val="0061478A"/>
    <w:rsid w:val="00617E82"/>
    <w:rsid w:val="006306B4"/>
    <w:rsid w:val="00632DFF"/>
    <w:rsid w:val="00633B87"/>
    <w:rsid w:val="0063428D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05F8"/>
    <w:rsid w:val="006729EA"/>
    <w:rsid w:val="00674FFA"/>
    <w:rsid w:val="00675EAE"/>
    <w:rsid w:val="00676360"/>
    <w:rsid w:val="00681A5A"/>
    <w:rsid w:val="0068301B"/>
    <w:rsid w:val="00690E40"/>
    <w:rsid w:val="00692FD0"/>
    <w:rsid w:val="00693037"/>
    <w:rsid w:val="00693AD4"/>
    <w:rsid w:val="00695B21"/>
    <w:rsid w:val="006969CB"/>
    <w:rsid w:val="006A1C96"/>
    <w:rsid w:val="006A266E"/>
    <w:rsid w:val="006A2C84"/>
    <w:rsid w:val="006B403B"/>
    <w:rsid w:val="006B765F"/>
    <w:rsid w:val="006C0EC4"/>
    <w:rsid w:val="006C282A"/>
    <w:rsid w:val="006C4781"/>
    <w:rsid w:val="006C49D7"/>
    <w:rsid w:val="006C7C93"/>
    <w:rsid w:val="006D0265"/>
    <w:rsid w:val="006D09FC"/>
    <w:rsid w:val="006D1C91"/>
    <w:rsid w:val="006D7701"/>
    <w:rsid w:val="006E2323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278"/>
    <w:rsid w:val="0070397E"/>
    <w:rsid w:val="00705C3B"/>
    <w:rsid w:val="007060AF"/>
    <w:rsid w:val="00711E7A"/>
    <w:rsid w:val="007237F4"/>
    <w:rsid w:val="00731011"/>
    <w:rsid w:val="00731361"/>
    <w:rsid w:val="00732774"/>
    <w:rsid w:val="00735A6B"/>
    <w:rsid w:val="00737C2D"/>
    <w:rsid w:val="00737D5C"/>
    <w:rsid w:val="007414C0"/>
    <w:rsid w:val="00743743"/>
    <w:rsid w:val="0074544B"/>
    <w:rsid w:val="007463A7"/>
    <w:rsid w:val="00747E3A"/>
    <w:rsid w:val="007513EC"/>
    <w:rsid w:val="00751B07"/>
    <w:rsid w:val="007521B3"/>
    <w:rsid w:val="00754AE0"/>
    <w:rsid w:val="00756A30"/>
    <w:rsid w:val="007579A4"/>
    <w:rsid w:val="00760221"/>
    <w:rsid w:val="007612C5"/>
    <w:rsid w:val="00761A35"/>
    <w:rsid w:val="00765A8D"/>
    <w:rsid w:val="00774F1A"/>
    <w:rsid w:val="00775BBC"/>
    <w:rsid w:val="00777ED1"/>
    <w:rsid w:val="007800A3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18FB"/>
    <w:rsid w:val="007B4353"/>
    <w:rsid w:val="007B4A8B"/>
    <w:rsid w:val="007C3644"/>
    <w:rsid w:val="007C40D6"/>
    <w:rsid w:val="007C4B83"/>
    <w:rsid w:val="007C5D47"/>
    <w:rsid w:val="007D13F0"/>
    <w:rsid w:val="007D452B"/>
    <w:rsid w:val="007D4FF0"/>
    <w:rsid w:val="007E2992"/>
    <w:rsid w:val="007F0642"/>
    <w:rsid w:val="007F26EC"/>
    <w:rsid w:val="007F2931"/>
    <w:rsid w:val="007F4657"/>
    <w:rsid w:val="007F6A32"/>
    <w:rsid w:val="008026ED"/>
    <w:rsid w:val="00806124"/>
    <w:rsid w:val="00812FF5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0607"/>
    <w:rsid w:val="0086067D"/>
    <w:rsid w:val="0086143B"/>
    <w:rsid w:val="00873E21"/>
    <w:rsid w:val="008749FD"/>
    <w:rsid w:val="008756CB"/>
    <w:rsid w:val="00880344"/>
    <w:rsid w:val="008812A9"/>
    <w:rsid w:val="00881C2B"/>
    <w:rsid w:val="00884B8A"/>
    <w:rsid w:val="008856CB"/>
    <w:rsid w:val="0088594D"/>
    <w:rsid w:val="0088652B"/>
    <w:rsid w:val="00891FD6"/>
    <w:rsid w:val="00893B92"/>
    <w:rsid w:val="008957A2"/>
    <w:rsid w:val="008A42BC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D7D3C"/>
    <w:rsid w:val="008E3C50"/>
    <w:rsid w:val="008E4D59"/>
    <w:rsid w:val="008F05E1"/>
    <w:rsid w:val="008F0B72"/>
    <w:rsid w:val="008F1D6E"/>
    <w:rsid w:val="008F303B"/>
    <w:rsid w:val="008F48BD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16DBC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65E85"/>
    <w:rsid w:val="00973665"/>
    <w:rsid w:val="009750DB"/>
    <w:rsid w:val="009779F2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C7294"/>
    <w:rsid w:val="009D2CD2"/>
    <w:rsid w:val="009D2E22"/>
    <w:rsid w:val="009D3589"/>
    <w:rsid w:val="009E17C9"/>
    <w:rsid w:val="009E1C25"/>
    <w:rsid w:val="00A0273D"/>
    <w:rsid w:val="00A05500"/>
    <w:rsid w:val="00A06685"/>
    <w:rsid w:val="00A06CFC"/>
    <w:rsid w:val="00A12831"/>
    <w:rsid w:val="00A209D4"/>
    <w:rsid w:val="00A20A44"/>
    <w:rsid w:val="00A2549E"/>
    <w:rsid w:val="00A31458"/>
    <w:rsid w:val="00A328B3"/>
    <w:rsid w:val="00A33A66"/>
    <w:rsid w:val="00A340FE"/>
    <w:rsid w:val="00A40A3D"/>
    <w:rsid w:val="00A40C9E"/>
    <w:rsid w:val="00A446CF"/>
    <w:rsid w:val="00A448AE"/>
    <w:rsid w:val="00A44AA5"/>
    <w:rsid w:val="00A4652A"/>
    <w:rsid w:val="00A46FDC"/>
    <w:rsid w:val="00A476BC"/>
    <w:rsid w:val="00A51CE0"/>
    <w:rsid w:val="00A619DD"/>
    <w:rsid w:val="00A645DE"/>
    <w:rsid w:val="00A763AD"/>
    <w:rsid w:val="00A7792C"/>
    <w:rsid w:val="00A8038E"/>
    <w:rsid w:val="00A80AC2"/>
    <w:rsid w:val="00A81658"/>
    <w:rsid w:val="00A82D09"/>
    <w:rsid w:val="00A83A5B"/>
    <w:rsid w:val="00A87915"/>
    <w:rsid w:val="00A9099E"/>
    <w:rsid w:val="00A95209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0F94"/>
    <w:rsid w:val="00AD5266"/>
    <w:rsid w:val="00AD77EF"/>
    <w:rsid w:val="00AE0C46"/>
    <w:rsid w:val="00AE4AB4"/>
    <w:rsid w:val="00AE6D2A"/>
    <w:rsid w:val="00AE73DD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21D29"/>
    <w:rsid w:val="00B22B34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768B1"/>
    <w:rsid w:val="00B81D03"/>
    <w:rsid w:val="00B82CE0"/>
    <w:rsid w:val="00B82E54"/>
    <w:rsid w:val="00B83F9D"/>
    <w:rsid w:val="00B84EA1"/>
    <w:rsid w:val="00B85CA0"/>
    <w:rsid w:val="00B87EA6"/>
    <w:rsid w:val="00B90359"/>
    <w:rsid w:val="00B9472C"/>
    <w:rsid w:val="00B957E3"/>
    <w:rsid w:val="00B9580C"/>
    <w:rsid w:val="00BA18E1"/>
    <w:rsid w:val="00BA2B37"/>
    <w:rsid w:val="00BA391A"/>
    <w:rsid w:val="00BA4EA7"/>
    <w:rsid w:val="00BA530F"/>
    <w:rsid w:val="00BA5655"/>
    <w:rsid w:val="00BB02D0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0C9"/>
    <w:rsid w:val="00C04396"/>
    <w:rsid w:val="00C05CF2"/>
    <w:rsid w:val="00C0795C"/>
    <w:rsid w:val="00C10E9C"/>
    <w:rsid w:val="00C1303A"/>
    <w:rsid w:val="00C13F09"/>
    <w:rsid w:val="00C210EE"/>
    <w:rsid w:val="00C23E10"/>
    <w:rsid w:val="00C23EF6"/>
    <w:rsid w:val="00C2439E"/>
    <w:rsid w:val="00C24AD9"/>
    <w:rsid w:val="00C25A83"/>
    <w:rsid w:val="00C27B64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AA8"/>
    <w:rsid w:val="00C90516"/>
    <w:rsid w:val="00C917F7"/>
    <w:rsid w:val="00C91C26"/>
    <w:rsid w:val="00C93BE7"/>
    <w:rsid w:val="00C954A9"/>
    <w:rsid w:val="00C97694"/>
    <w:rsid w:val="00CA147D"/>
    <w:rsid w:val="00CA198F"/>
    <w:rsid w:val="00CA3496"/>
    <w:rsid w:val="00CA7F2D"/>
    <w:rsid w:val="00CB04E0"/>
    <w:rsid w:val="00CB4525"/>
    <w:rsid w:val="00CB626F"/>
    <w:rsid w:val="00CB7517"/>
    <w:rsid w:val="00CB7DAE"/>
    <w:rsid w:val="00CC1BA9"/>
    <w:rsid w:val="00CC55D4"/>
    <w:rsid w:val="00CD1B0B"/>
    <w:rsid w:val="00CD2485"/>
    <w:rsid w:val="00CD384B"/>
    <w:rsid w:val="00CD38B1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2B36"/>
    <w:rsid w:val="00D047CE"/>
    <w:rsid w:val="00D07C11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274C6"/>
    <w:rsid w:val="00D27C13"/>
    <w:rsid w:val="00D31B84"/>
    <w:rsid w:val="00D33E1E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0D1"/>
    <w:rsid w:val="00D711A6"/>
    <w:rsid w:val="00D76D3A"/>
    <w:rsid w:val="00D77ABA"/>
    <w:rsid w:val="00D82F62"/>
    <w:rsid w:val="00D8478C"/>
    <w:rsid w:val="00D84E6D"/>
    <w:rsid w:val="00D87EDE"/>
    <w:rsid w:val="00D90E42"/>
    <w:rsid w:val="00D96FE2"/>
    <w:rsid w:val="00DA011B"/>
    <w:rsid w:val="00DA0393"/>
    <w:rsid w:val="00DA0972"/>
    <w:rsid w:val="00DA42EA"/>
    <w:rsid w:val="00DA4DE3"/>
    <w:rsid w:val="00DA6D98"/>
    <w:rsid w:val="00DB1E8A"/>
    <w:rsid w:val="00DB2C38"/>
    <w:rsid w:val="00DB2D37"/>
    <w:rsid w:val="00DB3CE8"/>
    <w:rsid w:val="00DB5D15"/>
    <w:rsid w:val="00DC1D92"/>
    <w:rsid w:val="00DC67CD"/>
    <w:rsid w:val="00DD0567"/>
    <w:rsid w:val="00DD2398"/>
    <w:rsid w:val="00DD2718"/>
    <w:rsid w:val="00DD2800"/>
    <w:rsid w:val="00DD3029"/>
    <w:rsid w:val="00DD30B2"/>
    <w:rsid w:val="00DD45F4"/>
    <w:rsid w:val="00DD486E"/>
    <w:rsid w:val="00DE0A0C"/>
    <w:rsid w:val="00DE3DE0"/>
    <w:rsid w:val="00DE6542"/>
    <w:rsid w:val="00DE70F7"/>
    <w:rsid w:val="00DE7566"/>
    <w:rsid w:val="00DF06FF"/>
    <w:rsid w:val="00DF1699"/>
    <w:rsid w:val="00DF5854"/>
    <w:rsid w:val="00DF6676"/>
    <w:rsid w:val="00E039CE"/>
    <w:rsid w:val="00E047DB"/>
    <w:rsid w:val="00E110B1"/>
    <w:rsid w:val="00E152B3"/>
    <w:rsid w:val="00E166E3"/>
    <w:rsid w:val="00E21862"/>
    <w:rsid w:val="00E26D9C"/>
    <w:rsid w:val="00E30AE5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700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0F94"/>
    <w:rsid w:val="00EA32F7"/>
    <w:rsid w:val="00EA4364"/>
    <w:rsid w:val="00EA4700"/>
    <w:rsid w:val="00EB207F"/>
    <w:rsid w:val="00EB4165"/>
    <w:rsid w:val="00EB46C1"/>
    <w:rsid w:val="00EB4756"/>
    <w:rsid w:val="00EC0CF7"/>
    <w:rsid w:val="00EC0F8B"/>
    <w:rsid w:val="00ED1377"/>
    <w:rsid w:val="00ED15B5"/>
    <w:rsid w:val="00ED3D5B"/>
    <w:rsid w:val="00ED7603"/>
    <w:rsid w:val="00ED7AC0"/>
    <w:rsid w:val="00EE02E5"/>
    <w:rsid w:val="00EE26A5"/>
    <w:rsid w:val="00EF03B0"/>
    <w:rsid w:val="00F038FA"/>
    <w:rsid w:val="00F04190"/>
    <w:rsid w:val="00F05609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23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6651B"/>
    <w:rsid w:val="00F72638"/>
    <w:rsid w:val="00F732F7"/>
    <w:rsid w:val="00F74AA2"/>
    <w:rsid w:val="00F75B71"/>
    <w:rsid w:val="00F75D6C"/>
    <w:rsid w:val="00F77DDF"/>
    <w:rsid w:val="00F86CDF"/>
    <w:rsid w:val="00F901D7"/>
    <w:rsid w:val="00F9152F"/>
    <w:rsid w:val="00F94B8F"/>
    <w:rsid w:val="00FA080C"/>
    <w:rsid w:val="00FA67C2"/>
    <w:rsid w:val="00FB1A28"/>
    <w:rsid w:val="00FB1F24"/>
    <w:rsid w:val="00FB4403"/>
    <w:rsid w:val="00FB4C34"/>
    <w:rsid w:val="00FC3ABA"/>
    <w:rsid w:val="00FC3E8D"/>
    <w:rsid w:val="00FC767E"/>
    <w:rsid w:val="00FD0EC8"/>
    <w:rsid w:val="00FD403A"/>
    <w:rsid w:val="00FD471F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2E3C0D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061678"/>
    <w:rPr>
      <w:rFonts w:eastAsia="SimSun"/>
      <w:sz w:val="24"/>
      <w:lang w:val="bg-BG" w:eastAsia="zh-CN"/>
    </w:rPr>
  </w:style>
  <w:style w:type="character" w:customStyle="1" w:styleId="CharChar20">
    <w:name w:val="Char Char20"/>
    <w:uiPriority w:val="99"/>
    <w:rsid w:val="007B18F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52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681</Words>
  <Characters>3884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12</cp:revision>
  <cp:lastPrinted>2014-11-10T13:37:00Z</cp:lastPrinted>
  <dcterms:created xsi:type="dcterms:W3CDTF">2014-11-10T13:27:00Z</dcterms:created>
  <dcterms:modified xsi:type="dcterms:W3CDTF">2014-11-10T13:38:00Z</dcterms:modified>
</cp:coreProperties>
</file>